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8CD" w:rsidRPr="00AA4152" w:rsidRDefault="00EE38CD" w:rsidP="00E55296">
      <w:pPr>
        <w:jc w:val="center"/>
        <w:rPr>
          <w:noProof/>
        </w:rPr>
      </w:pPr>
      <w:r w:rsidRPr="00DE1FF8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6" o:title=""/>
          </v:shape>
        </w:pict>
      </w:r>
    </w:p>
    <w:p w:rsidR="00EE38CD" w:rsidRPr="00061834" w:rsidRDefault="00EE38CD" w:rsidP="00E55296">
      <w:pPr>
        <w:jc w:val="center"/>
        <w:rPr>
          <w:noProof/>
          <w:sz w:val="16"/>
          <w:szCs w:val="16"/>
        </w:rPr>
      </w:pPr>
    </w:p>
    <w:p w:rsidR="00EE38CD" w:rsidRPr="007760D2" w:rsidRDefault="00EE38CD" w:rsidP="00E55296">
      <w:pPr>
        <w:jc w:val="center"/>
        <w:rPr>
          <w:noProof/>
          <w:sz w:val="24"/>
          <w:szCs w:val="24"/>
        </w:rPr>
      </w:pPr>
      <w:r w:rsidRPr="007760D2">
        <w:rPr>
          <w:noProof/>
          <w:sz w:val="24"/>
          <w:szCs w:val="24"/>
        </w:rPr>
        <w:t>УКРАЇНА</w:t>
      </w:r>
    </w:p>
    <w:p w:rsidR="00EE38CD" w:rsidRPr="00AA4152" w:rsidRDefault="00EE38CD" w:rsidP="00E55296">
      <w:pPr>
        <w:jc w:val="center"/>
        <w:rPr>
          <w:sz w:val="16"/>
          <w:szCs w:val="16"/>
        </w:rPr>
      </w:pPr>
    </w:p>
    <w:p w:rsidR="00EE38CD" w:rsidRPr="00AA4152" w:rsidRDefault="00EE38CD" w:rsidP="00E55296">
      <w:pPr>
        <w:jc w:val="center"/>
        <w:rPr>
          <w:szCs w:val="28"/>
        </w:rPr>
      </w:pPr>
      <w:r w:rsidRPr="00AA4152">
        <w:rPr>
          <w:szCs w:val="28"/>
        </w:rPr>
        <w:t>ВАЛКІВСЬКА РАЙОННА ДЕРЖАВНА АДМІНІСТРАЦІЯ</w:t>
      </w:r>
    </w:p>
    <w:p w:rsidR="00EE38CD" w:rsidRPr="00AA4152" w:rsidRDefault="00EE38CD" w:rsidP="00E55296">
      <w:pPr>
        <w:jc w:val="center"/>
        <w:rPr>
          <w:szCs w:val="28"/>
        </w:rPr>
      </w:pPr>
      <w:r w:rsidRPr="00AA4152">
        <w:rPr>
          <w:szCs w:val="28"/>
        </w:rPr>
        <w:t>ВІДДІЛ ОСВІТИ</w:t>
      </w:r>
      <w:r>
        <w:rPr>
          <w:szCs w:val="28"/>
        </w:rPr>
        <w:t>, МОЛОДІ ТА СПОРТУ</w:t>
      </w:r>
    </w:p>
    <w:p w:rsidR="00EE38CD" w:rsidRPr="00AA4152" w:rsidRDefault="00EE38CD" w:rsidP="00E55296">
      <w:pPr>
        <w:jc w:val="center"/>
        <w:rPr>
          <w:szCs w:val="28"/>
        </w:rPr>
      </w:pPr>
    </w:p>
    <w:p w:rsidR="00EE38CD" w:rsidRPr="00AA4152" w:rsidRDefault="00EE38CD" w:rsidP="00E55296">
      <w:pPr>
        <w:jc w:val="center"/>
        <w:rPr>
          <w:szCs w:val="28"/>
        </w:rPr>
      </w:pPr>
      <w:r w:rsidRPr="00AA4152">
        <w:rPr>
          <w:szCs w:val="28"/>
        </w:rPr>
        <w:t>НАКАЗ</w:t>
      </w:r>
    </w:p>
    <w:p w:rsidR="00EE38CD" w:rsidRPr="00465B70" w:rsidRDefault="00EE38CD" w:rsidP="00E55296"/>
    <w:p w:rsidR="00EE38CD" w:rsidRPr="007677EF" w:rsidRDefault="00EE38CD" w:rsidP="00E55296">
      <w:pPr>
        <w:rPr>
          <w:bCs w:val="0"/>
          <w:szCs w:val="28"/>
        </w:rPr>
      </w:pPr>
      <w:r>
        <w:rPr>
          <w:bCs w:val="0"/>
          <w:szCs w:val="28"/>
          <w:lang w:val="ru-RU"/>
        </w:rPr>
        <w:t>30</w:t>
      </w:r>
      <w:r w:rsidRPr="007677EF">
        <w:rPr>
          <w:bCs w:val="0"/>
          <w:szCs w:val="28"/>
          <w:lang w:val="ru-RU"/>
        </w:rPr>
        <w:t>.07.</w:t>
      </w:r>
      <w:r w:rsidRPr="007677EF">
        <w:rPr>
          <w:bCs w:val="0"/>
          <w:szCs w:val="28"/>
        </w:rPr>
        <w:t xml:space="preserve">2020                                </w:t>
      </w:r>
      <w:r w:rsidRPr="007677EF">
        <w:rPr>
          <w:bCs w:val="0"/>
          <w:szCs w:val="28"/>
        </w:rPr>
        <w:tab/>
      </w:r>
      <w:r w:rsidRPr="007677EF">
        <w:rPr>
          <w:bCs w:val="0"/>
          <w:szCs w:val="28"/>
        </w:rPr>
        <w:tab/>
        <w:t xml:space="preserve">  Валки                                                      № </w:t>
      </w:r>
      <w:bookmarkStart w:id="0" w:name="_GoBack"/>
      <w:bookmarkEnd w:id="0"/>
      <w:r>
        <w:rPr>
          <w:bCs w:val="0"/>
          <w:szCs w:val="28"/>
        </w:rPr>
        <w:t>76</w:t>
      </w:r>
    </w:p>
    <w:p w:rsidR="00EE38CD" w:rsidRPr="007677EF" w:rsidRDefault="00EE38CD" w:rsidP="00E55296">
      <w:pPr>
        <w:rPr>
          <w:szCs w:val="28"/>
          <w:u w:val="single"/>
        </w:rPr>
      </w:pPr>
    </w:p>
    <w:p w:rsidR="00EE38CD" w:rsidRDefault="00EE38CD" w:rsidP="00AC48A1">
      <w:pPr>
        <w:rPr>
          <w:szCs w:val="28"/>
        </w:rPr>
      </w:pPr>
      <w:r w:rsidRPr="007677EF">
        <w:rPr>
          <w:szCs w:val="28"/>
        </w:rPr>
        <w:t xml:space="preserve">Про зміни до складу комісії </w:t>
      </w:r>
    </w:p>
    <w:p w:rsidR="00EE38CD" w:rsidRDefault="00EE38CD" w:rsidP="00AC48A1">
      <w:pPr>
        <w:rPr>
          <w:szCs w:val="28"/>
        </w:rPr>
      </w:pPr>
      <w:r w:rsidRPr="007677EF">
        <w:rPr>
          <w:szCs w:val="28"/>
        </w:rPr>
        <w:t xml:space="preserve">щодо добору кандидатури на </w:t>
      </w:r>
    </w:p>
    <w:p w:rsidR="00EE38CD" w:rsidRDefault="00EE38CD" w:rsidP="00AC48A1">
      <w:pPr>
        <w:rPr>
          <w:szCs w:val="28"/>
        </w:rPr>
      </w:pPr>
      <w:r w:rsidRPr="007677EF">
        <w:rPr>
          <w:szCs w:val="28"/>
        </w:rPr>
        <w:t xml:space="preserve">заміщення вакантної посади </w:t>
      </w:r>
    </w:p>
    <w:p w:rsidR="00EE38CD" w:rsidRDefault="00EE38CD" w:rsidP="00AC48A1">
      <w:pPr>
        <w:rPr>
          <w:szCs w:val="28"/>
        </w:rPr>
      </w:pPr>
      <w:r w:rsidRPr="007677EF">
        <w:rPr>
          <w:szCs w:val="28"/>
        </w:rPr>
        <w:t xml:space="preserve">керівників Валківської  </w:t>
      </w:r>
    </w:p>
    <w:p w:rsidR="00EE38CD" w:rsidRDefault="00EE38CD" w:rsidP="00AC48A1">
      <w:pPr>
        <w:rPr>
          <w:szCs w:val="28"/>
        </w:rPr>
      </w:pPr>
      <w:r w:rsidRPr="007677EF">
        <w:rPr>
          <w:szCs w:val="28"/>
        </w:rPr>
        <w:t xml:space="preserve">загальноосвітньої школи І-ІІІ </w:t>
      </w:r>
    </w:p>
    <w:p w:rsidR="00EE38CD" w:rsidRDefault="00EE38CD" w:rsidP="00AC48A1">
      <w:pPr>
        <w:rPr>
          <w:szCs w:val="28"/>
        </w:rPr>
      </w:pPr>
      <w:r w:rsidRPr="007677EF">
        <w:rPr>
          <w:szCs w:val="28"/>
        </w:rPr>
        <w:t xml:space="preserve">ступенів Валківської районної </w:t>
      </w:r>
    </w:p>
    <w:p w:rsidR="00EE38CD" w:rsidRDefault="00EE38CD" w:rsidP="00AC48A1">
      <w:pPr>
        <w:rPr>
          <w:szCs w:val="28"/>
        </w:rPr>
      </w:pPr>
      <w:r w:rsidRPr="007677EF">
        <w:rPr>
          <w:szCs w:val="28"/>
        </w:rPr>
        <w:t>ради Харківської області</w:t>
      </w:r>
      <w:r>
        <w:rPr>
          <w:szCs w:val="28"/>
        </w:rPr>
        <w:t xml:space="preserve"> </w:t>
      </w:r>
      <w:r w:rsidRPr="007677EF">
        <w:rPr>
          <w:szCs w:val="28"/>
        </w:rPr>
        <w:t xml:space="preserve">та </w:t>
      </w:r>
    </w:p>
    <w:p w:rsidR="00EE38CD" w:rsidRDefault="00EE38CD" w:rsidP="00AC48A1">
      <w:pPr>
        <w:rPr>
          <w:szCs w:val="28"/>
        </w:rPr>
      </w:pPr>
      <w:r w:rsidRPr="007677EF">
        <w:rPr>
          <w:szCs w:val="28"/>
        </w:rPr>
        <w:t xml:space="preserve">Ков’язького навчально-виховного </w:t>
      </w:r>
    </w:p>
    <w:p w:rsidR="00EE38CD" w:rsidRDefault="00EE38CD" w:rsidP="00AC48A1">
      <w:pPr>
        <w:rPr>
          <w:szCs w:val="28"/>
        </w:rPr>
      </w:pPr>
      <w:r w:rsidRPr="007677EF">
        <w:rPr>
          <w:szCs w:val="28"/>
        </w:rPr>
        <w:t xml:space="preserve">комплексу (загальноосвітня школа </w:t>
      </w:r>
    </w:p>
    <w:p w:rsidR="00EE38CD" w:rsidRDefault="00EE38CD" w:rsidP="00AC48A1">
      <w:pPr>
        <w:rPr>
          <w:szCs w:val="28"/>
        </w:rPr>
      </w:pPr>
      <w:r w:rsidRPr="007677EF">
        <w:rPr>
          <w:szCs w:val="28"/>
        </w:rPr>
        <w:t xml:space="preserve">І-ІІІ ступенів-дошкільний </w:t>
      </w:r>
    </w:p>
    <w:p w:rsidR="00EE38CD" w:rsidRDefault="00EE38CD" w:rsidP="00AC48A1">
      <w:pPr>
        <w:rPr>
          <w:szCs w:val="28"/>
        </w:rPr>
      </w:pPr>
      <w:r w:rsidRPr="007677EF">
        <w:rPr>
          <w:szCs w:val="28"/>
        </w:rPr>
        <w:t xml:space="preserve">навчальний заклад) Валківської </w:t>
      </w:r>
    </w:p>
    <w:p w:rsidR="00EE38CD" w:rsidRPr="007677EF" w:rsidRDefault="00EE38CD" w:rsidP="00AC48A1">
      <w:pPr>
        <w:rPr>
          <w:szCs w:val="28"/>
        </w:rPr>
      </w:pPr>
      <w:r w:rsidRPr="007677EF">
        <w:rPr>
          <w:szCs w:val="28"/>
        </w:rPr>
        <w:t>районної ради Харківської області</w:t>
      </w:r>
    </w:p>
    <w:p w:rsidR="00EE38CD" w:rsidRPr="007677EF" w:rsidRDefault="00EE38CD" w:rsidP="00E55296">
      <w:pPr>
        <w:spacing w:line="360" w:lineRule="auto"/>
        <w:ind w:firstLine="708"/>
        <w:jc w:val="both"/>
        <w:rPr>
          <w:b w:val="0"/>
          <w:szCs w:val="28"/>
        </w:rPr>
      </w:pPr>
      <w:r w:rsidRPr="007677EF">
        <w:rPr>
          <w:b w:val="0"/>
          <w:szCs w:val="28"/>
        </w:rPr>
        <w:t xml:space="preserve"> </w:t>
      </w:r>
    </w:p>
    <w:p w:rsidR="00EE38CD" w:rsidRPr="00202421" w:rsidRDefault="00EE38CD" w:rsidP="00973BF9">
      <w:pPr>
        <w:spacing w:line="360" w:lineRule="auto"/>
        <w:ind w:firstLine="567"/>
        <w:jc w:val="both"/>
        <w:rPr>
          <w:b w:val="0"/>
          <w:szCs w:val="28"/>
        </w:rPr>
      </w:pPr>
      <w:r w:rsidRPr="007677EF">
        <w:rPr>
          <w:b w:val="0"/>
          <w:szCs w:val="28"/>
        </w:rPr>
        <w:t>В зв’язку з кадровими змінами у відділі освіти, молоді та спорту Валківської районної державної адміністрації Харківської області</w:t>
      </w:r>
      <w:r>
        <w:rPr>
          <w:b w:val="0"/>
          <w:szCs w:val="28"/>
        </w:rPr>
        <w:t xml:space="preserve"> з метою неупередженого та об’єктивного проведення конкурсу на заміщення вакантної посади керівників </w:t>
      </w:r>
      <w:r w:rsidRPr="00202421">
        <w:rPr>
          <w:b w:val="0"/>
          <w:szCs w:val="28"/>
        </w:rPr>
        <w:t>Валківської  загальноосвітньої школи І-ІІІ ступенів Валківської районної ради Харківської області</w:t>
      </w:r>
      <w:r>
        <w:rPr>
          <w:b w:val="0"/>
          <w:szCs w:val="28"/>
        </w:rPr>
        <w:t xml:space="preserve"> </w:t>
      </w:r>
      <w:r w:rsidRPr="00202421">
        <w:rPr>
          <w:b w:val="0"/>
          <w:szCs w:val="28"/>
        </w:rPr>
        <w:t>та Ков’язького навчально-виховного комплексу (загальноосвітня школа І-ІІІ ступенів-дошкільний навчальний заклад) Валківської районної ради Харківської області</w:t>
      </w:r>
      <w:r>
        <w:rPr>
          <w:b w:val="0"/>
          <w:szCs w:val="28"/>
        </w:rPr>
        <w:t xml:space="preserve"> на підставі протоколу № 1 від 30.07.2020  засідання конкурсної комісії </w:t>
      </w:r>
    </w:p>
    <w:p w:rsidR="00EE38CD" w:rsidRPr="00973BF9" w:rsidRDefault="00EE38CD" w:rsidP="00973BF9">
      <w:pPr>
        <w:spacing w:line="360" w:lineRule="auto"/>
        <w:ind w:firstLine="567"/>
        <w:jc w:val="both"/>
        <w:rPr>
          <w:b w:val="0"/>
          <w:sz w:val="16"/>
          <w:szCs w:val="16"/>
        </w:rPr>
      </w:pPr>
    </w:p>
    <w:p w:rsidR="00EE38CD" w:rsidRPr="007677EF" w:rsidRDefault="00EE38CD" w:rsidP="00973BF9">
      <w:pPr>
        <w:spacing w:line="360" w:lineRule="auto"/>
        <w:jc w:val="both"/>
        <w:rPr>
          <w:b w:val="0"/>
          <w:szCs w:val="28"/>
        </w:rPr>
      </w:pPr>
      <w:r w:rsidRPr="007677EF">
        <w:rPr>
          <w:b w:val="0"/>
          <w:szCs w:val="28"/>
        </w:rPr>
        <w:t>НАКАЗУЮ:</w:t>
      </w:r>
    </w:p>
    <w:p w:rsidR="00EE38CD" w:rsidRPr="007677EF" w:rsidRDefault="00EE38CD" w:rsidP="00973BF9">
      <w:pPr>
        <w:spacing w:line="360" w:lineRule="auto"/>
        <w:jc w:val="both"/>
        <w:rPr>
          <w:b w:val="0"/>
          <w:szCs w:val="28"/>
        </w:rPr>
      </w:pPr>
      <w:r w:rsidRPr="007677EF">
        <w:rPr>
          <w:b w:val="0"/>
          <w:szCs w:val="28"/>
        </w:rPr>
        <w:t>1.</w:t>
      </w:r>
      <w:r>
        <w:rPr>
          <w:b w:val="0"/>
          <w:szCs w:val="28"/>
        </w:rPr>
        <w:t xml:space="preserve"> </w:t>
      </w:r>
      <w:r w:rsidRPr="007677EF">
        <w:rPr>
          <w:b w:val="0"/>
          <w:szCs w:val="28"/>
        </w:rPr>
        <w:t xml:space="preserve">Внести наступні зміни до   складу комісії щодо добору кандидатури на заміщення вакантної посади керівників Валківської  загальноосвітньої школи </w:t>
      </w:r>
      <w:r>
        <w:rPr>
          <w:b w:val="0"/>
          <w:szCs w:val="28"/>
        </w:rPr>
        <w:t xml:space="preserve">           </w:t>
      </w:r>
      <w:r w:rsidRPr="007677EF">
        <w:rPr>
          <w:b w:val="0"/>
          <w:szCs w:val="28"/>
        </w:rPr>
        <w:t>І-ІІІ ступенів Валківської районної ради Харківської області та Ков’язького навчально-виховного комплексу (загальноосвітня школа І-ІІІ ступенів-дошкільний навчальний заклад) Валківської районної ради Харківської області:</w:t>
      </w:r>
    </w:p>
    <w:p w:rsidR="00EE38CD" w:rsidRDefault="00EE38CD" w:rsidP="00973BF9">
      <w:p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1.1. В</w:t>
      </w:r>
      <w:r w:rsidRPr="007677EF">
        <w:rPr>
          <w:b w:val="0"/>
          <w:szCs w:val="28"/>
        </w:rPr>
        <w:t xml:space="preserve">ключити  </w:t>
      </w:r>
      <w:r>
        <w:rPr>
          <w:b w:val="0"/>
          <w:szCs w:val="28"/>
        </w:rPr>
        <w:t xml:space="preserve"> КОВТУН Наталію Григорівну, методиста районного методичного кабінету, до </w:t>
      </w:r>
      <w:r w:rsidRPr="007677EF">
        <w:rPr>
          <w:b w:val="0"/>
          <w:szCs w:val="28"/>
        </w:rPr>
        <w:t xml:space="preserve">складу комісії щодо добору кандидатури на заміщення вакантної посади керівників Валківської  загальноосвітньої школи </w:t>
      </w:r>
      <w:r>
        <w:rPr>
          <w:b w:val="0"/>
          <w:szCs w:val="28"/>
        </w:rPr>
        <w:t xml:space="preserve">          </w:t>
      </w:r>
      <w:r w:rsidRPr="007677EF">
        <w:rPr>
          <w:b w:val="0"/>
          <w:szCs w:val="28"/>
        </w:rPr>
        <w:t>І-ІІІ ступенів Валківської районної ради Харківської області та Ков’язького навчально-виховного комплексу (загальноосвітня школа І-ІІІ ступенів-дошкільний навчальний заклад) Валківської ра</w:t>
      </w:r>
      <w:r>
        <w:rPr>
          <w:b w:val="0"/>
          <w:szCs w:val="28"/>
        </w:rPr>
        <w:t>йонної ради Харківської області та призначити головою конкурсної комісії.</w:t>
      </w:r>
    </w:p>
    <w:p w:rsidR="00EE38CD" w:rsidRPr="007677EF" w:rsidRDefault="00EE38CD" w:rsidP="00973BF9">
      <w:p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1.2. Призначити СКЛЯРЕНКО Наталію Анатоліївну, методиста районного методичного кабінету, секретарем конкурсної комісії.</w:t>
      </w:r>
    </w:p>
    <w:p w:rsidR="00EE38CD" w:rsidRPr="007677EF" w:rsidRDefault="00EE38CD" w:rsidP="00973BF9">
      <w:pPr>
        <w:spacing w:line="360" w:lineRule="auto"/>
        <w:jc w:val="both"/>
        <w:rPr>
          <w:b w:val="0"/>
          <w:szCs w:val="28"/>
        </w:rPr>
      </w:pPr>
      <w:r w:rsidRPr="007677EF">
        <w:rPr>
          <w:b w:val="0"/>
          <w:szCs w:val="28"/>
        </w:rPr>
        <w:t>2. Затвердити зміни до складу комісії, виклавши його у новій редакції  (</w:t>
      </w:r>
      <w:r>
        <w:rPr>
          <w:b w:val="0"/>
          <w:szCs w:val="28"/>
        </w:rPr>
        <w:t>д</w:t>
      </w:r>
      <w:r w:rsidRPr="007677EF">
        <w:rPr>
          <w:b w:val="0"/>
          <w:szCs w:val="28"/>
        </w:rPr>
        <w:t>ода</w:t>
      </w:r>
      <w:r>
        <w:rPr>
          <w:b w:val="0"/>
          <w:szCs w:val="28"/>
        </w:rPr>
        <w:t>ється).</w:t>
      </w:r>
    </w:p>
    <w:p w:rsidR="00EE38CD" w:rsidRPr="007677EF" w:rsidRDefault="00EE38CD" w:rsidP="00973BF9">
      <w:pPr>
        <w:spacing w:line="360" w:lineRule="auto"/>
        <w:jc w:val="both"/>
        <w:rPr>
          <w:b w:val="0"/>
          <w:szCs w:val="28"/>
        </w:rPr>
      </w:pPr>
      <w:r w:rsidRPr="007677EF">
        <w:rPr>
          <w:b w:val="0"/>
          <w:szCs w:val="28"/>
        </w:rPr>
        <w:t>3. Контроль за виконанням даного наказу залишаю за собою.</w:t>
      </w:r>
    </w:p>
    <w:p w:rsidR="00EE38CD" w:rsidRDefault="00EE38CD" w:rsidP="006C315A">
      <w:pPr>
        <w:spacing w:line="360" w:lineRule="auto"/>
        <w:ind w:firstLine="567"/>
        <w:jc w:val="both"/>
        <w:rPr>
          <w:b w:val="0"/>
          <w:szCs w:val="28"/>
        </w:rPr>
      </w:pPr>
    </w:p>
    <w:p w:rsidR="00EE38CD" w:rsidRPr="007677EF" w:rsidRDefault="00EE38CD" w:rsidP="006C315A">
      <w:pPr>
        <w:spacing w:line="360" w:lineRule="auto"/>
        <w:ind w:firstLine="567"/>
        <w:jc w:val="both"/>
        <w:rPr>
          <w:b w:val="0"/>
          <w:szCs w:val="28"/>
        </w:rPr>
      </w:pPr>
    </w:p>
    <w:p w:rsidR="00EE38CD" w:rsidRPr="007677EF" w:rsidRDefault="00EE38CD" w:rsidP="00061834">
      <w:pPr>
        <w:jc w:val="both"/>
        <w:rPr>
          <w:b w:val="0"/>
          <w:szCs w:val="28"/>
        </w:rPr>
      </w:pPr>
      <w:r w:rsidRPr="007677EF">
        <w:rPr>
          <w:szCs w:val="28"/>
        </w:rPr>
        <w:t xml:space="preserve">Начальник відділу освіти, </w:t>
      </w:r>
    </w:p>
    <w:p w:rsidR="00EE38CD" w:rsidRPr="007677EF" w:rsidRDefault="00EE38CD" w:rsidP="00E55296">
      <w:pPr>
        <w:jc w:val="both"/>
        <w:rPr>
          <w:szCs w:val="28"/>
        </w:rPr>
      </w:pPr>
      <w:r w:rsidRPr="007677EF">
        <w:rPr>
          <w:szCs w:val="28"/>
        </w:rPr>
        <w:t>молоді та спорту                                                             Наталія ТРУСОВА</w:t>
      </w:r>
    </w:p>
    <w:p w:rsidR="00EE38CD" w:rsidRPr="007677EF" w:rsidRDefault="00EE38CD" w:rsidP="00E55296">
      <w:pPr>
        <w:jc w:val="both"/>
        <w:rPr>
          <w:b w:val="0"/>
          <w:szCs w:val="28"/>
        </w:rPr>
      </w:pPr>
    </w:p>
    <w:p w:rsidR="00EE38CD" w:rsidRPr="00973BF9" w:rsidRDefault="00EE38CD" w:rsidP="00E55296">
      <w:pPr>
        <w:jc w:val="both"/>
        <w:rPr>
          <w:sz w:val="24"/>
          <w:szCs w:val="24"/>
        </w:rPr>
      </w:pPr>
      <w:r w:rsidRPr="00973BF9">
        <w:rPr>
          <w:b w:val="0"/>
          <w:sz w:val="24"/>
          <w:szCs w:val="24"/>
        </w:rPr>
        <w:t>Скляренко Наталія (05753) 5 13 95</w:t>
      </w:r>
    </w:p>
    <w:p w:rsidR="00EE38CD" w:rsidRPr="007677EF" w:rsidRDefault="00EE38CD" w:rsidP="00E55296">
      <w:pPr>
        <w:jc w:val="both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094377">
      <w:pPr>
        <w:jc w:val="right"/>
        <w:rPr>
          <w:b w:val="0"/>
          <w:szCs w:val="28"/>
        </w:rPr>
      </w:pPr>
    </w:p>
    <w:p w:rsidR="00EE38CD" w:rsidRPr="007677EF" w:rsidRDefault="00EE38CD" w:rsidP="00973BF9">
      <w:pPr>
        <w:jc w:val="center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</w:t>
      </w:r>
      <w:r w:rsidRPr="007677EF">
        <w:rPr>
          <w:b w:val="0"/>
          <w:szCs w:val="28"/>
        </w:rPr>
        <w:t>Додаток</w:t>
      </w:r>
    </w:p>
    <w:p w:rsidR="00EE38CD" w:rsidRPr="007677EF" w:rsidRDefault="00EE38CD" w:rsidP="00094377">
      <w:pPr>
        <w:rPr>
          <w:b w:val="0"/>
          <w:szCs w:val="28"/>
        </w:rPr>
      </w:pPr>
      <w:r w:rsidRPr="007677EF">
        <w:rPr>
          <w:b w:val="0"/>
          <w:szCs w:val="28"/>
        </w:rPr>
        <w:t xml:space="preserve">                                                  </w:t>
      </w:r>
      <w:r>
        <w:rPr>
          <w:b w:val="0"/>
          <w:szCs w:val="28"/>
        </w:rPr>
        <w:t xml:space="preserve">                </w:t>
      </w:r>
      <w:r w:rsidRPr="007677EF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           З</w:t>
      </w:r>
      <w:r w:rsidRPr="007677EF">
        <w:rPr>
          <w:b w:val="0"/>
          <w:szCs w:val="28"/>
        </w:rPr>
        <w:t>АТВЕРДЖЕНО</w:t>
      </w:r>
    </w:p>
    <w:p w:rsidR="00EE38CD" w:rsidRDefault="00EE38CD" w:rsidP="00094377">
      <w:pPr>
        <w:jc w:val="center"/>
        <w:rPr>
          <w:b w:val="0"/>
          <w:szCs w:val="28"/>
        </w:rPr>
      </w:pPr>
      <w:r w:rsidRPr="007677EF">
        <w:rPr>
          <w:b w:val="0"/>
          <w:szCs w:val="28"/>
        </w:rPr>
        <w:t xml:space="preserve">                                                 </w:t>
      </w:r>
      <w:r>
        <w:rPr>
          <w:b w:val="0"/>
          <w:szCs w:val="28"/>
        </w:rPr>
        <w:t xml:space="preserve">                            </w:t>
      </w:r>
      <w:r w:rsidRPr="007677EF">
        <w:rPr>
          <w:b w:val="0"/>
          <w:szCs w:val="28"/>
        </w:rPr>
        <w:t xml:space="preserve">наказ начальника відділу освіти, </w:t>
      </w:r>
    </w:p>
    <w:p w:rsidR="00EE38CD" w:rsidRPr="007677EF" w:rsidRDefault="00EE38CD" w:rsidP="00094377">
      <w:pPr>
        <w:jc w:val="center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</w:t>
      </w:r>
      <w:r w:rsidRPr="007677EF">
        <w:rPr>
          <w:b w:val="0"/>
          <w:szCs w:val="28"/>
        </w:rPr>
        <w:t>молоді та спорту</w:t>
      </w:r>
      <w:r w:rsidRPr="00973BF9">
        <w:rPr>
          <w:b w:val="0"/>
          <w:szCs w:val="28"/>
        </w:rPr>
        <w:t xml:space="preserve"> </w:t>
      </w:r>
      <w:r w:rsidRPr="007677EF">
        <w:rPr>
          <w:b w:val="0"/>
          <w:szCs w:val="28"/>
        </w:rPr>
        <w:t>Валківської</w:t>
      </w:r>
    </w:p>
    <w:p w:rsidR="00EE38CD" w:rsidRPr="007677EF" w:rsidRDefault="00EE38CD" w:rsidP="00094377">
      <w:pPr>
        <w:rPr>
          <w:b w:val="0"/>
          <w:szCs w:val="28"/>
        </w:rPr>
      </w:pPr>
      <w:r w:rsidRPr="007677EF">
        <w:rPr>
          <w:b w:val="0"/>
          <w:szCs w:val="28"/>
        </w:rPr>
        <w:t xml:space="preserve">                                                 </w:t>
      </w:r>
      <w:r>
        <w:rPr>
          <w:b w:val="0"/>
          <w:szCs w:val="28"/>
        </w:rPr>
        <w:t xml:space="preserve">                               </w:t>
      </w:r>
      <w:r w:rsidRPr="007677EF">
        <w:rPr>
          <w:b w:val="0"/>
          <w:szCs w:val="28"/>
        </w:rPr>
        <w:t xml:space="preserve">районної державної </w:t>
      </w:r>
      <w:r>
        <w:rPr>
          <w:b w:val="0"/>
          <w:szCs w:val="28"/>
        </w:rPr>
        <w:t>адміністрації</w:t>
      </w:r>
    </w:p>
    <w:p w:rsidR="00EE38CD" w:rsidRDefault="00EE38CD" w:rsidP="00973BF9">
      <w:pPr>
        <w:jc w:val="center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від 30</w:t>
      </w:r>
      <w:r w:rsidRPr="007677EF">
        <w:rPr>
          <w:b w:val="0"/>
          <w:szCs w:val="28"/>
        </w:rPr>
        <w:t>.07.2020 №</w:t>
      </w:r>
      <w:r>
        <w:rPr>
          <w:b w:val="0"/>
          <w:szCs w:val="28"/>
        </w:rPr>
        <w:t xml:space="preserve"> 76</w:t>
      </w:r>
      <w:r w:rsidRPr="007677EF">
        <w:rPr>
          <w:b w:val="0"/>
          <w:szCs w:val="28"/>
        </w:rPr>
        <w:t xml:space="preserve">                                                 </w:t>
      </w:r>
      <w:r>
        <w:rPr>
          <w:b w:val="0"/>
          <w:szCs w:val="28"/>
        </w:rPr>
        <w:t xml:space="preserve">                  </w:t>
      </w:r>
    </w:p>
    <w:p w:rsidR="00EE38CD" w:rsidRPr="007677EF" w:rsidRDefault="00EE38CD" w:rsidP="0009437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</w:t>
      </w:r>
    </w:p>
    <w:p w:rsidR="00EE38CD" w:rsidRPr="007677EF" w:rsidRDefault="00EE38CD" w:rsidP="00094377">
      <w:pPr>
        <w:jc w:val="center"/>
        <w:rPr>
          <w:szCs w:val="28"/>
        </w:rPr>
      </w:pPr>
      <w:r w:rsidRPr="007677EF">
        <w:rPr>
          <w:szCs w:val="28"/>
        </w:rPr>
        <w:t>Склад</w:t>
      </w:r>
    </w:p>
    <w:p w:rsidR="00EE38CD" w:rsidRPr="007677EF" w:rsidRDefault="00EE38CD" w:rsidP="00094377">
      <w:pPr>
        <w:jc w:val="center"/>
        <w:rPr>
          <w:szCs w:val="28"/>
        </w:rPr>
      </w:pPr>
      <w:r w:rsidRPr="007677EF">
        <w:rPr>
          <w:szCs w:val="28"/>
        </w:rPr>
        <w:t xml:space="preserve">комісії щодо добору кандидатури на заміщення вакантної посади керівників </w:t>
      </w:r>
    </w:p>
    <w:p w:rsidR="00EE38CD" w:rsidRPr="007677EF" w:rsidRDefault="00EE38CD" w:rsidP="00094377">
      <w:pPr>
        <w:jc w:val="center"/>
        <w:rPr>
          <w:szCs w:val="28"/>
        </w:rPr>
      </w:pPr>
      <w:r w:rsidRPr="007677EF">
        <w:rPr>
          <w:szCs w:val="28"/>
        </w:rPr>
        <w:t>Валківської  загальноосвітньої школи І-ІІІ ступенів Валківської районної ради Харківської області</w:t>
      </w:r>
    </w:p>
    <w:p w:rsidR="00EE38CD" w:rsidRPr="007677EF" w:rsidRDefault="00EE38CD" w:rsidP="00094377">
      <w:pPr>
        <w:jc w:val="center"/>
        <w:rPr>
          <w:szCs w:val="28"/>
        </w:rPr>
      </w:pPr>
    </w:p>
    <w:p w:rsidR="00EE38CD" w:rsidRPr="007677EF" w:rsidRDefault="00EE38CD" w:rsidP="00094377">
      <w:pPr>
        <w:jc w:val="center"/>
        <w:rPr>
          <w:szCs w:val="28"/>
        </w:rPr>
      </w:pPr>
      <w:r w:rsidRPr="007677EF">
        <w:rPr>
          <w:szCs w:val="28"/>
        </w:rPr>
        <w:t xml:space="preserve">та Ков’язького навчально-виховного комплексу (загальноосвітня школа </w:t>
      </w:r>
      <w:r>
        <w:rPr>
          <w:szCs w:val="28"/>
        </w:rPr>
        <w:t xml:space="preserve"> </w:t>
      </w:r>
      <w:r w:rsidRPr="007677EF">
        <w:rPr>
          <w:szCs w:val="28"/>
        </w:rPr>
        <w:t>І-ІІІ ступенів-дошкільний навчальний заклад) Валківської районної ради Харківської області</w:t>
      </w:r>
    </w:p>
    <w:p w:rsidR="00EE38CD" w:rsidRPr="007677EF" w:rsidRDefault="00EE38CD" w:rsidP="00094377">
      <w:pPr>
        <w:rPr>
          <w:szCs w:val="28"/>
        </w:rPr>
      </w:pPr>
    </w:p>
    <w:p w:rsidR="00EE38CD" w:rsidRDefault="00EE38CD" w:rsidP="00094377">
      <w:pPr>
        <w:jc w:val="both"/>
        <w:rPr>
          <w:b w:val="0"/>
          <w:szCs w:val="28"/>
        </w:rPr>
      </w:pPr>
      <w:r w:rsidRPr="007677EF">
        <w:rPr>
          <w:szCs w:val="28"/>
        </w:rPr>
        <w:t>Голова комісії:</w:t>
      </w:r>
      <w:r w:rsidRPr="007677EF">
        <w:rPr>
          <w:b w:val="0"/>
          <w:szCs w:val="28"/>
        </w:rPr>
        <w:t xml:space="preserve"> </w:t>
      </w:r>
      <w:r>
        <w:rPr>
          <w:b w:val="0"/>
          <w:szCs w:val="28"/>
        </w:rPr>
        <w:t>Ковтун Наталія Григорівна - методист районного методичного кабінету</w:t>
      </w:r>
      <w:r w:rsidRPr="00E10810">
        <w:rPr>
          <w:b w:val="0"/>
          <w:szCs w:val="28"/>
        </w:rPr>
        <w:t xml:space="preserve"> </w:t>
      </w:r>
      <w:r w:rsidRPr="007677EF">
        <w:rPr>
          <w:b w:val="0"/>
          <w:szCs w:val="28"/>
        </w:rPr>
        <w:t>відділу освіти, молоді та сп</w:t>
      </w:r>
      <w:r>
        <w:rPr>
          <w:b w:val="0"/>
          <w:szCs w:val="28"/>
        </w:rPr>
        <w:t>орту райдержадміністрації.</w:t>
      </w:r>
    </w:p>
    <w:p w:rsidR="00EE38CD" w:rsidRPr="007677EF" w:rsidRDefault="00EE38CD" w:rsidP="00E10810">
      <w:pPr>
        <w:jc w:val="both"/>
        <w:rPr>
          <w:b w:val="0"/>
          <w:szCs w:val="28"/>
        </w:rPr>
      </w:pPr>
      <w:r w:rsidRPr="007677EF">
        <w:rPr>
          <w:szCs w:val="28"/>
        </w:rPr>
        <w:t>Секретар комісії</w:t>
      </w:r>
      <w:r w:rsidRPr="007677EF">
        <w:rPr>
          <w:b w:val="0"/>
          <w:szCs w:val="28"/>
        </w:rPr>
        <w:t>: Скляренко Наталія Анатоліївна – методист районного методичного кабінету відділу освіти, молоді та сп</w:t>
      </w:r>
      <w:r>
        <w:rPr>
          <w:b w:val="0"/>
          <w:szCs w:val="28"/>
        </w:rPr>
        <w:t>орту райдержадміністрації</w:t>
      </w:r>
    </w:p>
    <w:p w:rsidR="00EE38CD" w:rsidRPr="00E10810" w:rsidRDefault="00EE38CD" w:rsidP="00E10810">
      <w:pPr>
        <w:jc w:val="both"/>
        <w:rPr>
          <w:szCs w:val="28"/>
        </w:rPr>
      </w:pPr>
      <w:r w:rsidRPr="007677EF">
        <w:rPr>
          <w:szCs w:val="28"/>
        </w:rPr>
        <w:t>Члени комісії:</w:t>
      </w:r>
    </w:p>
    <w:p w:rsidR="00EE38CD" w:rsidRDefault="00EE38CD" w:rsidP="00E10810">
      <w:pPr>
        <w:jc w:val="both"/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:rsidR="00EE38CD" w:rsidRPr="007677EF" w:rsidRDefault="00EE38CD" w:rsidP="00A373A1">
      <w:pPr>
        <w:jc w:val="both"/>
        <w:rPr>
          <w:b w:val="0"/>
          <w:szCs w:val="28"/>
        </w:rPr>
      </w:pPr>
      <w:r>
        <w:rPr>
          <w:b w:val="0"/>
          <w:szCs w:val="28"/>
        </w:rPr>
        <w:t>Трусова Наталія Іванівна – начальник відділу освіти, молоді та спорту райдержадміністрації;</w:t>
      </w:r>
    </w:p>
    <w:p w:rsidR="00EE38CD" w:rsidRPr="007677EF" w:rsidRDefault="00EE38CD" w:rsidP="00094377">
      <w:pPr>
        <w:jc w:val="both"/>
        <w:rPr>
          <w:b w:val="0"/>
          <w:szCs w:val="28"/>
        </w:rPr>
      </w:pPr>
      <w:r w:rsidRPr="007677EF">
        <w:rPr>
          <w:b w:val="0"/>
          <w:szCs w:val="28"/>
        </w:rPr>
        <w:t>Яцина Юрій Дмитрович – заступник голови Валківської районної ради (за згодою);</w:t>
      </w:r>
    </w:p>
    <w:p w:rsidR="00EE38CD" w:rsidRPr="007677EF" w:rsidRDefault="00EE38CD" w:rsidP="00094377">
      <w:pPr>
        <w:jc w:val="both"/>
        <w:rPr>
          <w:b w:val="0"/>
          <w:szCs w:val="28"/>
        </w:rPr>
      </w:pPr>
      <w:r w:rsidRPr="007677EF">
        <w:rPr>
          <w:b w:val="0"/>
          <w:szCs w:val="28"/>
        </w:rPr>
        <w:t>Сургай Наталія Володимирівна – голова постійної комісії районної ради з гуманітарних питань, соціальної політики, депутатської діяльності, розвитку місцевого самоврядування, законності та правопорядку (за згодою);</w:t>
      </w:r>
    </w:p>
    <w:p w:rsidR="00EE38CD" w:rsidRPr="007677EF" w:rsidRDefault="00EE38CD" w:rsidP="00094377">
      <w:pPr>
        <w:jc w:val="both"/>
        <w:rPr>
          <w:b w:val="0"/>
          <w:szCs w:val="28"/>
        </w:rPr>
      </w:pPr>
      <w:r w:rsidRPr="007677EF">
        <w:rPr>
          <w:b w:val="0"/>
          <w:szCs w:val="28"/>
        </w:rPr>
        <w:t>Клочко Сергій Євгенійович - начальник відділу з питань правової, мобілізаційної, режимно-секретної роботи та контролю апарату Валківської районної державної адміністрації Харківської області (за згодою);</w:t>
      </w:r>
    </w:p>
    <w:p w:rsidR="00EE38CD" w:rsidRPr="007677EF" w:rsidRDefault="00EE38CD" w:rsidP="00094377">
      <w:pPr>
        <w:jc w:val="both"/>
        <w:rPr>
          <w:b w:val="0"/>
          <w:szCs w:val="28"/>
        </w:rPr>
      </w:pPr>
      <w:r w:rsidRPr="007677EF">
        <w:rPr>
          <w:b w:val="0"/>
          <w:szCs w:val="28"/>
        </w:rPr>
        <w:t>Бабенко Ольга Дмитрівна – голова Валківської районної організації профспілки працівників освіти і науки України;</w:t>
      </w:r>
    </w:p>
    <w:p w:rsidR="00EE38CD" w:rsidRDefault="00EE38CD" w:rsidP="00094377">
      <w:pPr>
        <w:jc w:val="both"/>
        <w:rPr>
          <w:b w:val="0"/>
          <w:szCs w:val="28"/>
        </w:rPr>
      </w:pPr>
      <w:r w:rsidRPr="007677EF">
        <w:rPr>
          <w:b w:val="0"/>
          <w:szCs w:val="28"/>
        </w:rPr>
        <w:t>Грєхова Віра Іванівна – директор комунального закладу «Валківський ліцей імені Олександра Масельського Валківської районної ради Харківської області»;</w:t>
      </w:r>
    </w:p>
    <w:p w:rsidR="00EE38CD" w:rsidRPr="007677EF" w:rsidRDefault="00EE38CD" w:rsidP="00E10810">
      <w:pPr>
        <w:jc w:val="both"/>
        <w:rPr>
          <w:b w:val="0"/>
          <w:szCs w:val="28"/>
        </w:rPr>
      </w:pPr>
      <w:r w:rsidRPr="007677EF">
        <w:rPr>
          <w:b w:val="0"/>
          <w:szCs w:val="28"/>
        </w:rPr>
        <w:t>Салащенко Тамара Василівна – директор комунального закладу «Баранівський ліцей Валківської районної ради Харківської області»</w:t>
      </w:r>
    </w:p>
    <w:p w:rsidR="00EE38CD" w:rsidRDefault="00EE38CD" w:rsidP="00094377">
      <w:pPr>
        <w:jc w:val="both"/>
        <w:rPr>
          <w:szCs w:val="28"/>
        </w:rPr>
      </w:pPr>
    </w:p>
    <w:p w:rsidR="00EE38CD" w:rsidRDefault="00EE38CD" w:rsidP="00094377">
      <w:pPr>
        <w:jc w:val="both"/>
        <w:rPr>
          <w:szCs w:val="28"/>
        </w:rPr>
      </w:pPr>
    </w:p>
    <w:p w:rsidR="00EE38CD" w:rsidRDefault="00EE38CD" w:rsidP="00094377">
      <w:pPr>
        <w:jc w:val="both"/>
        <w:rPr>
          <w:szCs w:val="28"/>
        </w:rPr>
      </w:pPr>
    </w:p>
    <w:p w:rsidR="00EE38CD" w:rsidRDefault="00EE38CD" w:rsidP="00094377">
      <w:pPr>
        <w:jc w:val="both"/>
        <w:rPr>
          <w:szCs w:val="28"/>
        </w:rPr>
      </w:pPr>
    </w:p>
    <w:p w:rsidR="00EE38CD" w:rsidRDefault="00EE38CD" w:rsidP="00094377">
      <w:pPr>
        <w:jc w:val="both"/>
        <w:rPr>
          <w:szCs w:val="28"/>
        </w:rPr>
      </w:pPr>
      <w:r w:rsidRPr="00E10810">
        <w:rPr>
          <w:szCs w:val="28"/>
        </w:rPr>
        <w:t>З правом дорадчого голосу:</w:t>
      </w:r>
    </w:p>
    <w:p w:rsidR="00EE38CD" w:rsidRPr="00E10810" w:rsidRDefault="00EE38CD" w:rsidP="00094377">
      <w:pPr>
        <w:jc w:val="both"/>
        <w:rPr>
          <w:szCs w:val="28"/>
        </w:rPr>
      </w:pPr>
    </w:p>
    <w:p w:rsidR="00EE38CD" w:rsidRPr="007677EF" w:rsidRDefault="00EE38CD" w:rsidP="00094377">
      <w:pPr>
        <w:jc w:val="both"/>
        <w:rPr>
          <w:b w:val="0"/>
          <w:szCs w:val="28"/>
        </w:rPr>
      </w:pPr>
      <w:r>
        <w:rPr>
          <w:b w:val="0"/>
          <w:szCs w:val="28"/>
        </w:rPr>
        <w:t>Представники органів громадського самоврядування</w:t>
      </w:r>
      <w:r w:rsidRPr="007677EF">
        <w:rPr>
          <w:b w:val="0"/>
          <w:szCs w:val="28"/>
        </w:rPr>
        <w:t xml:space="preserve"> Валківської  загальноосвітньої школи І-ІІІ ступенів Валківської районної ради Харківської області </w:t>
      </w:r>
      <w:r>
        <w:rPr>
          <w:b w:val="0"/>
          <w:szCs w:val="28"/>
        </w:rPr>
        <w:t>( Овчаренко Олена Анатоліївна та Данильченко Світлана Василівна)</w:t>
      </w:r>
      <w:r w:rsidRPr="007677EF">
        <w:rPr>
          <w:b w:val="0"/>
          <w:szCs w:val="28"/>
        </w:rPr>
        <w:t xml:space="preserve">та Ков’язького навчально-виховного комплексу (загальноосвітня школа І-ІІІ ступенів-дошкільний навчальний заклад) Валківської районної ради Харківської </w:t>
      </w:r>
      <w:r>
        <w:rPr>
          <w:b w:val="0"/>
          <w:szCs w:val="28"/>
        </w:rPr>
        <w:t>області (Вокзальна Юлія Миколаївна та Гущина Олена Вікторівна), делегованих відповідною Радою закладу.</w:t>
      </w:r>
    </w:p>
    <w:p w:rsidR="00EE38CD" w:rsidRDefault="00EE38CD" w:rsidP="00094377">
      <w:pPr>
        <w:jc w:val="both"/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:rsidR="00EE38CD" w:rsidRDefault="00EE38CD" w:rsidP="00094377">
      <w:pPr>
        <w:jc w:val="both"/>
        <w:rPr>
          <w:b w:val="0"/>
          <w:szCs w:val="28"/>
        </w:rPr>
      </w:pPr>
    </w:p>
    <w:p w:rsidR="00EE38CD" w:rsidRPr="007677EF" w:rsidRDefault="00EE38CD" w:rsidP="00094377">
      <w:pPr>
        <w:jc w:val="both"/>
        <w:rPr>
          <w:b w:val="0"/>
          <w:szCs w:val="28"/>
        </w:rPr>
      </w:pPr>
    </w:p>
    <w:p w:rsidR="00EE38CD" w:rsidRPr="007677EF" w:rsidRDefault="00EE38CD" w:rsidP="00094377">
      <w:pPr>
        <w:jc w:val="both"/>
        <w:rPr>
          <w:szCs w:val="28"/>
        </w:rPr>
      </w:pPr>
      <w:r w:rsidRPr="007677EF">
        <w:rPr>
          <w:szCs w:val="28"/>
        </w:rPr>
        <w:t xml:space="preserve">Начальник відділу освіти, </w:t>
      </w:r>
    </w:p>
    <w:p w:rsidR="00EE38CD" w:rsidRPr="007677EF" w:rsidRDefault="00EE38CD" w:rsidP="00094377">
      <w:pPr>
        <w:jc w:val="both"/>
        <w:rPr>
          <w:szCs w:val="28"/>
        </w:rPr>
      </w:pPr>
      <w:r w:rsidRPr="007677EF">
        <w:rPr>
          <w:szCs w:val="28"/>
        </w:rPr>
        <w:t>молоді та спорту                                                                   Наталія ТРУСОВА</w:t>
      </w:r>
    </w:p>
    <w:p w:rsidR="00EE38CD" w:rsidRPr="007677EF" w:rsidRDefault="00EE38CD" w:rsidP="00E55296">
      <w:pPr>
        <w:jc w:val="both"/>
        <w:rPr>
          <w:b w:val="0"/>
          <w:szCs w:val="28"/>
        </w:rPr>
      </w:pPr>
    </w:p>
    <w:p w:rsidR="00EE38CD" w:rsidRPr="007677EF" w:rsidRDefault="00EE38CD" w:rsidP="00E55296">
      <w:pPr>
        <w:jc w:val="both"/>
        <w:rPr>
          <w:b w:val="0"/>
          <w:szCs w:val="28"/>
        </w:rPr>
      </w:pPr>
    </w:p>
    <w:p w:rsidR="00EE38CD" w:rsidRPr="007677EF" w:rsidRDefault="00EE38CD" w:rsidP="00E55296">
      <w:pPr>
        <w:jc w:val="both"/>
        <w:rPr>
          <w:b w:val="0"/>
          <w:szCs w:val="28"/>
        </w:rPr>
      </w:pPr>
    </w:p>
    <w:p w:rsidR="00EE38CD" w:rsidRPr="007677EF" w:rsidRDefault="00EE38CD" w:rsidP="00E55296">
      <w:pPr>
        <w:jc w:val="both"/>
        <w:rPr>
          <w:b w:val="0"/>
          <w:szCs w:val="28"/>
        </w:rPr>
      </w:pPr>
    </w:p>
    <w:p w:rsidR="00EE38CD" w:rsidRPr="007677EF" w:rsidRDefault="00EE38CD" w:rsidP="00E55296">
      <w:pPr>
        <w:jc w:val="both"/>
        <w:rPr>
          <w:b w:val="0"/>
          <w:szCs w:val="28"/>
        </w:rPr>
      </w:pPr>
    </w:p>
    <w:p w:rsidR="00EE38CD" w:rsidRPr="007677EF" w:rsidRDefault="00EE38CD" w:rsidP="00E55296">
      <w:pPr>
        <w:jc w:val="both"/>
        <w:rPr>
          <w:b w:val="0"/>
          <w:szCs w:val="28"/>
        </w:rPr>
      </w:pPr>
    </w:p>
    <w:p w:rsidR="00EE38CD" w:rsidRPr="007677EF" w:rsidRDefault="00EE38CD" w:rsidP="00E55296">
      <w:pPr>
        <w:jc w:val="both"/>
        <w:rPr>
          <w:b w:val="0"/>
          <w:szCs w:val="28"/>
        </w:rPr>
      </w:pPr>
    </w:p>
    <w:p w:rsidR="00EE38CD" w:rsidRPr="007677EF" w:rsidRDefault="00EE38CD" w:rsidP="00E55296">
      <w:pPr>
        <w:jc w:val="both"/>
        <w:rPr>
          <w:b w:val="0"/>
          <w:szCs w:val="28"/>
        </w:rPr>
      </w:pPr>
    </w:p>
    <w:p w:rsidR="00EE38CD" w:rsidRPr="007677EF" w:rsidRDefault="00EE38CD" w:rsidP="00E55296">
      <w:pPr>
        <w:jc w:val="both"/>
        <w:rPr>
          <w:b w:val="0"/>
          <w:szCs w:val="28"/>
        </w:rPr>
      </w:pPr>
    </w:p>
    <w:p w:rsidR="00EE38CD" w:rsidRPr="007677EF" w:rsidRDefault="00EE38CD" w:rsidP="00E55296">
      <w:pPr>
        <w:jc w:val="both"/>
        <w:rPr>
          <w:b w:val="0"/>
          <w:szCs w:val="28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jc w:val="both"/>
        <w:rPr>
          <w:b w:val="0"/>
          <w:sz w:val="24"/>
          <w:szCs w:val="24"/>
        </w:rPr>
      </w:pPr>
    </w:p>
    <w:p w:rsidR="00EE38CD" w:rsidRDefault="00EE38CD" w:rsidP="00E55296">
      <w:pPr>
        <w:ind w:left="360" w:hanging="360"/>
        <w:jc w:val="both"/>
        <w:rPr>
          <w:b w:val="0"/>
        </w:rPr>
      </w:pPr>
      <w:r>
        <w:rPr>
          <w:b w:val="0"/>
          <w:szCs w:val="28"/>
        </w:rPr>
        <w:t xml:space="preserve"> </w:t>
      </w:r>
    </w:p>
    <w:p w:rsidR="00EE38CD" w:rsidRDefault="00EE38CD"/>
    <w:p w:rsidR="00EE38CD" w:rsidRDefault="00EE38CD"/>
    <w:p w:rsidR="00EE38CD" w:rsidRDefault="00EE38CD"/>
    <w:p w:rsidR="00EE38CD" w:rsidRDefault="00EE38CD"/>
    <w:p w:rsidR="00EE38CD" w:rsidRDefault="00EE38CD"/>
    <w:p w:rsidR="00EE38CD" w:rsidRDefault="00EE38CD"/>
    <w:p w:rsidR="00EE38CD" w:rsidRDefault="00EE38CD"/>
    <w:p w:rsidR="00EE38CD" w:rsidRPr="00005EC2" w:rsidRDefault="00EE38CD" w:rsidP="00005EC2">
      <w:pPr>
        <w:ind w:left="360" w:hanging="360"/>
        <w:jc w:val="both"/>
        <w:rPr>
          <w:b w:val="0"/>
        </w:rPr>
      </w:pPr>
      <w:r>
        <w:rPr>
          <w:b w:val="0"/>
        </w:rPr>
        <w:t>З наказом від 30.07.2019 № 7</w:t>
      </w:r>
      <w:r w:rsidRPr="00005EC2">
        <w:rPr>
          <w:b w:val="0"/>
        </w:rPr>
        <w:t>6 ознайомлені:</w:t>
      </w:r>
    </w:p>
    <w:p w:rsidR="00EE38CD" w:rsidRPr="00005EC2" w:rsidRDefault="00EE38CD" w:rsidP="00005EC2">
      <w:pPr>
        <w:ind w:left="360" w:hanging="360"/>
        <w:jc w:val="both"/>
        <w:rPr>
          <w:b w:val="0"/>
        </w:rPr>
      </w:pPr>
    </w:p>
    <w:p w:rsidR="00EE38CD" w:rsidRPr="00005EC2" w:rsidRDefault="00EE38CD" w:rsidP="00005EC2">
      <w:pPr>
        <w:ind w:left="360" w:hanging="360"/>
        <w:jc w:val="both"/>
        <w:rPr>
          <w:b w:val="0"/>
        </w:rPr>
      </w:pPr>
      <w:r w:rsidRPr="00005EC2">
        <w:rPr>
          <w:b w:val="0"/>
        </w:rPr>
        <w:t xml:space="preserve">_________________ </w:t>
      </w:r>
      <w:r>
        <w:rPr>
          <w:b w:val="0"/>
        </w:rPr>
        <w:t>Ковтун Н.Г</w:t>
      </w:r>
      <w:r w:rsidRPr="00005EC2">
        <w:rPr>
          <w:b w:val="0"/>
        </w:rPr>
        <w:t>.</w:t>
      </w:r>
    </w:p>
    <w:p w:rsidR="00EE38CD" w:rsidRPr="00005EC2" w:rsidRDefault="00EE38CD" w:rsidP="00005EC2">
      <w:pPr>
        <w:ind w:left="360" w:hanging="360"/>
        <w:jc w:val="both"/>
        <w:rPr>
          <w:b w:val="0"/>
        </w:rPr>
      </w:pPr>
      <w:r w:rsidRPr="00005EC2">
        <w:rPr>
          <w:b w:val="0"/>
        </w:rPr>
        <w:t xml:space="preserve">_________________ </w:t>
      </w:r>
      <w:r>
        <w:rPr>
          <w:b w:val="0"/>
        </w:rPr>
        <w:t>Скляренко Н.А</w:t>
      </w:r>
      <w:r w:rsidRPr="00005EC2">
        <w:rPr>
          <w:b w:val="0"/>
        </w:rPr>
        <w:t>.</w:t>
      </w:r>
    </w:p>
    <w:p w:rsidR="00EE38CD" w:rsidRPr="00005EC2" w:rsidRDefault="00EE38CD">
      <w:pPr>
        <w:rPr>
          <w:b w:val="0"/>
        </w:rPr>
      </w:pPr>
    </w:p>
    <w:sectPr w:rsidR="00EE38CD" w:rsidRPr="00005EC2" w:rsidSect="00973BF9">
      <w:headerReference w:type="even" r:id="rId7"/>
      <w:headerReference w:type="default" r:id="rId8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8CD" w:rsidRDefault="00EE38CD">
      <w:r>
        <w:separator/>
      </w:r>
    </w:p>
  </w:endnote>
  <w:endnote w:type="continuationSeparator" w:id="0">
    <w:p w:rsidR="00EE38CD" w:rsidRDefault="00EE3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8CD" w:rsidRDefault="00EE38CD">
      <w:r>
        <w:separator/>
      </w:r>
    </w:p>
  </w:footnote>
  <w:footnote w:type="continuationSeparator" w:id="0">
    <w:p w:rsidR="00EE38CD" w:rsidRDefault="00EE3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CD" w:rsidRDefault="00EE38CD" w:rsidP="00092A7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38CD" w:rsidRDefault="00EE38C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CD" w:rsidRDefault="00EE38CD" w:rsidP="00092A7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EE38CD" w:rsidRDefault="00EE38C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296"/>
    <w:rsid w:val="00005EC2"/>
    <w:rsid w:val="00035974"/>
    <w:rsid w:val="000460CB"/>
    <w:rsid w:val="00046D66"/>
    <w:rsid w:val="0005326E"/>
    <w:rsid w:val="0005719F"/>
    <w:rsid w:val="00061834"/>
    <w:rsid w:val="00092A73"/>
    <w:rsid w:val="00094377"/>
    <w:rsid w:val="000A17D1"/>
    <w:rsid w:val="001837E1"/>
    <w:rsid w:val="001934DA"/>
    <w:rsid w:val="001C4152"/>
    <w:rsid w:val="001F553A"/>
    <w:rsid w:val="00202421"/>
    <w:rsid w:val="00225476"/>
    <w:rsid w:val="00271E54"/>
    <w:rsid w:val="00287952"/>
    <w:rsid w:val="002C116D"/>
    <w:rsid w:val="002E1441"/>
    <w:rsid w:val="002E39F3"/>
    <w:rsid w:val="00325D86"/>
    <w:rsid w:val="00325D91"/>
    <w:rsid w:val="00354D6B"/>
    <w:rsid w:val="00360297"/>
    <w:rsid w:val="00366784"/>
    <w:rsid w:val="0039308C"/>
    <w:rsid w:val="003C6CE5"/>
    <w:rsid w:val="00401986"/>
    <w:rsid w:val="00436EB9"/>
    <w:rsid w:val="0045247D"/>
    <w:rsid w:val="0045704D"/>
    <w:rsid w:val="00465B70"/>
    <w:rsid w:val="004A7ACE"/>
    <w:rsid w:val="0052577A"/>
    <w:rsid w:val="00531B4A"/>
    <w:rsid w:val="00553699"/>
    <w:rsid w:val="00577520"/>
    <w:rsid w:val="005919E6"/>
    <w:rsid w:val="005A7E21"/>
    <w:rsid w:val="005B52ED"/>
    <w:rsid w:val="0063289C"/>
    <w:rsid w:val="006351D0"/>
    <w:rsid w:val="00664EB1"/>
    <w:rsid w:val="00682852"/>
    <w:rsid w:val="006A6746"/>
    <w:rsid w:val="006B254A"/>
    <w:rsid w:val="006C315A"/>
    <w:rsid w:val="00726748"/>
    <w:rsid w:val="007677EF"/>
    <w:rsid w:val="007760D2"/>
    <w:rsid w:val="00830862"/>
    <w:rsid w:val="0088113C"/>
    <w:rsid w:val="008A2813"/>
    <w:rsid w:val="008C65E5"/>
    <w:rsid w:val="008E0A80"/>
    <w:rsid w:val="009006E0"/>
    <w:rsid w:val="00973BF9"/>
    <w:rsid w:val="009938BB"/>
    <w:rsid w:val="009C4E33"/>
    <w:rsid w:val="009D3A81"/>
    <w:rsid w:val="009F7547"/>
    <w:rsid w:val="00A24704"/>
    <w:rsid w:val="00A373A1"/>
    <w:rsid w:val="00AA4152"/>
    <w:rsid w:val="00AA4C16"/>
    <w:rsid w:val="00AA51F9"/>
    <w:rsid w:val="00AC48A1"/>
    <w:rsid w:val="00AE0318"/>
    <w:rsid w:val="00AE2BFA"/>
    <w:rsid w:val="00B37AAE"/>
    <w:rsid w:val="00B40557"/>
    <w:rsid w:val="00B61391"/>
    <w:rsid w:val="00B7164B"/>
    <w:rsid w:val="00B84EE3"/>
    <w:rsid w:val="00BB4051"/>
    <w:rsid w:val="00BB6EB6"/>
    <w:rsid w:val="00BD75FB"/>
    <w:rsid w:val="00BF4D31"/>
    <w:rsid w:val="00CB3359"/>
    <w:rsid w:val="00CD3BF9"/>
    <w:rsid w:val="00D331AF"/>
    <w:rsid w:val="00D335C9"/>
    <w:rsid w:val="00D70FE3"/>
    <w:rsid w:val="00D743D8"/>
    <w:rsid w:val="00D74C5F"/>
    <w:rsid w:val="00D81838"/>
    <w:rsid w:val="00DA7BF3"/>
    <w:rsid w:val="00DB01DF"/>
    <w:rsid w:val="00DC7C01"/>
    <w:rsid w:val="00DD7E82"/>
    <w:rsid w:val="00DE1FF8"/>
    <w:rsid w:val="00E0507E"/>
    <w:rsid w:val="00E10810"/>
    <w:rsid w:val="00E15ACB"/>
    <w:rsid w:val="00E16C17"/>
    <w:rsid w:val="00E55296"/>
    <w:rsid w:val="00E56F23"/>
    <w:rsid w:val="00E6789E"/>
    <w:rsid w:val="00E71A5C"/>
    <w:rsid w:val="00E834AC"/>
    <w:rsid w:val="00EA0C01"/>
    <w:rsid w:val="00EA0E91"/>
    <w:rsid w:val="00ED752C"/>
    <w:rsid w:val="00EE38CD"/>
    <w:rsid w:val="00F3188E"/>
    <w:rsid w:val="00F336BA"/>
    <w:rsid w:val="00F34065"/>
    <w:rsid w:val="00F549DB"/>
    <w:rsid w:val="00F6095E"/>
    <w:rsid w:val="00F83537"/>
    <w:rsid w:val="00FB3F8F"/>
    <w:rsid w:val="00FD10B8"/>
    <w:rsid w:val="00FE4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296"/>
    <w:rPr>
      <w:rFonts w:ascii="Times New Roman" w:eastAsia="Times New Roman" w:hAnsi="Times New Roman"/>
      <w:b/>
      <w:bCs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E55296"/>
    <w:pPr>
      <w:tabs>
        <w:tab w:val="left" w:pos="11340"/>
      </w:tabs>
      <w:spacing w:line="360" w:lineRule="auto"/>
      <w:ind w:left="3686" w:right="2694"/>
      <w:jc w:val="both"/>
    </w:pPr>
    <w:rPr>
      <w:b w:val="0"/>
    </w:rPr>
  </w:style>
  <w:style w:type="paragraph" w:styleId="BalloonText">
    <w:name w:val="Balloon Text"/>
    <w:basedOn w:val="Normal"/>
    <w:link w:val="BalloonTextChar"/>
    <w:uiPriority w:val="99"/>
    <w:semiHidden/>
    <w:rsid w:val="00E552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5296"/>
    <w:rPr>
      <w:rFonts w:ascii="Tahoma" w:hAnsi="Tahoma" w:cs="Tahoma"/>
      <w:b/>
      <w:bCs/>
      <w:sz w:val="16"/>
      <w:szCs w:val="16"/>
      <w:lang w:val="uk-UA" w:eastAsia="ru-RU"/>
    </w:rPr>
  </w:style>
  <w:style w:type="paragraph" w:styleId="Header">
    <w:name w:val="header"/>
    <w:basedOn w:val="Normal"/>
    <w:link w:val="HeaderChar"/>
    <w:uiPriority w:val="99"/>
    <w:rsid w:val="00973BF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254A"/>
    <w:rPr>
      <w:rFonts w:ascii="Times New Roman" w:hAnsi="Times New Roman" w:cs="Times New Roman"/>
      <w:b/>
      <w:bCs/>
      <w:sz w:val="20"/>
      <w:szCs w:val="20"/>
      <w:lang w:val="uk-UA"/>
    </w:rPr>
  </w:style>
  <w:style w:type="character" w:styleId="PageNumber">
    <w:name w:val="page number"/>
    <w:basedOn w:val="DefaultParagraphFont"/>
    <w:uiPriority w:val="99"/>
    <w:rsid w:val="00973BF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186</TotalTime>
  <Pages>5</Pages>
  <Words>820</Words>
  <Characters>4675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Galya</cp:lastModifiedBy>
  <cp:revision>54</cp:revision>
  <cp:lastPrinted>2020-08-03T13:41:00Z</cp:lastPrinted>
  <dcterms:created xsi:type="dcterms:W3CDTF">2020-02-21T12:15:00Z</dcterms:created>
  <dcterms:modified xsi:type="dcterms:W3CDTF">2020-08-03T13:42:00Z</dcterms:modified>
</cp:coreProperties>
</file>